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641FB" w14:textId="77777777" w:rsidR="00277E19" w:rsidRDefault="00277E19" w:rsidP="00277E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SOMERVILE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636DFCDE" w14:textId="77777777" w:rsidR="00277E19" w:rsidRDefault="00277E19" w:rsidP="00277E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8AC3D1" w14:textId="77777777" w:rsidR="00277E19" w:rsidRDefault="00277E19" w:rsidP="00277E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F86E35F" w14:textId="77777777" w:rsidR="00277E19" w:rsidRDefault="00277E19" w:rsidP="00277E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Jun.</w:t>
      </w: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granted letters of protection as he was about to serve at </w:t>
      </w:r>
      <w:proofErr w:type="spellStart"/>
      <w:proofErr w:type="gramStart"/>
      <w:r>
        <w:rPr>
          <w:rFonts w:cs="Times New Roman"/>
          <w:color w:val="282B30"/>
          <w:szCs w:val="24"/>
          <w:shd w:val="clear" w:color="auto" w:fill="FFFFFF"/>
        </w:rPr>
        <w:t>Hammes</w:t>
      </w:r>
      <w:proofErr w:type="spellEnd"/>
      <w:proofErr w:type="gramEnd"/>
    </w:p>
    <w:p w14:paraId="14CD8111" w14:textId="77777777" w:rsidR="00277E19" w:rsidRDefault="00277E19" w:rsidP="00277E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Castle and the Calais March under Sir Thomas Swinburn(q.v.).</w:t>
      </w:r>
    </w:p>
    <w:p w14:paraId="2ADD1C94" w14:textId="77777777" w:rsidR="00277E19" w:rsidRDefault="00277E19" w:rsidP="00277E1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C76/87,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F9E2477" w14:textId="77777777" w:rsidR="00277E19" w:rsidRDefault="00277E19" w:rsidP="00277E1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0E9ED1A" w14:textId="77777777" w:rsidR="00277E19" w:rsidRDefault="00277E19" w:rsidP="00277E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</w:t>
      </w:r>
    </w:p>
    <w:p w14:paraId="5939F2A8" w14:textId="77777777" w:rsidR="00277E19" w:rsidRDefault="00277E19" w:rsidP="00277E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F1F0CBF" w14:textId="77777777" w:rsidR="00277E19" w:rsidRDefault="00277E19" w:rsidP="00277E1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9 February 2023</w:t>
      </w:r>
    </w:p>
    <w:p w14:paraId="05A3C6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D7B28" w14:textId="77777777" w:rsidR="00277E19" w:rsidRDefault="00277E19" w:rsidP="009139A6">
      <w:r>
        <w:separator/>
      </w:r>
    </w:p>
  </w:endnote>
  <w:endnote w:type="continuationSeparator" w:id="0">
    <w:p w14:paraId="0B56B8DB" w14:textId="77777777" w:rsidR="00277E19" w:rsidRDefault="00277E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8E1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5C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29E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A4B69" w14:textId="77777777" w:rsidR="00277E19" w:rsidRDefault="00277E19" w:rsidP="009139A6">
      <w:r>
        <w:separator/>
      </w:r>
    </w:p>
  </w:footnote>
  <w:footnote w:type="continuationSeparator" w:id="0">
    <w:p w14:paraId="5F81CC15" w14:textId="77777777" w:rsidR="00277E19" w:rsidRDefault="00277E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76B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2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8DE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E19"/>
    <w:rsid w:val="000666E0"/>
    <w:rsid w:val="002510B7"/>
    <w:rsid w:val="00277E1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FD4AA"/>
  <w15:chartTrackingRefBased/>
  <w15:docId w15:val="{CFF63C47-9757-4889-A7E7-F19DAC79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2023-03-01T19:45:00Z</dcterms:created>
  <dcterms:modified xsi:type="dcterms:W3CDTF">2023-03-01T19:45:00Z</dcterms:modified>
</cp:coreProperties>
</file>